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2F0EA" w14:textId="77777777" w:rsidR="0036727F" w:rsidRDefault="0036727F" w:rsidP="003672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RYNGSTEDE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6A2132F9" w14:textId="77777777" w:rsidR="0036727F" w:rsidRDefault="0036727F" w:rsidP="003672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AD5EF0" w14:textId="77777777" w:rsidR="0036727F" w:rsidRDefault="0036727F" w:rsidP="003672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1FE6EC" w14:textId="77777777" w:rsidR="0036727F" w:rsidRDefault="0036727F" w:rsidP="003672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He,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Wybbe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Pellykan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William Burton(q.v.)</w:t>
      </w:r>
    </w:p>
    <w:p w14:paraId="26EA9506" w14:textId="77777777" w:rsidR="0036727F" w:rsidRDefault="0036727F" w:rsidP="003672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Wode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granted the alnage and subsidy of cloths for sale</w:t>
      </w:r>
    </w:p>
    <w:p w14:paraId="1063BDE1" w14:textId="77777777" w:rsidR="0036727F" w:rsidRDefault="0036727F" w:rsidP="003672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Worcester and Worcestershire for five years from </w:t>
      </w:r>
      <w:proofErr w:type="spellStart"/>
      <w:r>
        <w:rPr>
          <w:rFonts w:ascii="Times New Roman" w:hAnsi="Times New Roman" w:cs="Times New Roman"/>
          <w:sz w:val="24"/>
          <w:szCs w:val="24"/>
        </w:rPr>
        <w:t>Michaelmas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last.</w:t>
      </w:r>
    </w:p>
    <w:p w14:paraId="5D782B24" w14:textId="77777777" w:rsidR="0036727F" w:rsidRDefault="0036727F" w:rsidP="003672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p.10)</w:t>
      </w:r>
    </w:p>
    <w:p w14:paraId="661BEC14" w14:textId="77777777" w:rsidR="0036727F" w:rsidRDefault="0036727F" w:rsidP="003672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3C9999" w14:textId="77777777" w:rsidR="0036727F" w:rsidRDefault="0036727F" w:rsidP="003672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DD76B9" w14:textId="77777777" w:rsidR="0036727F" w:rsidRDefault="0036727F" w:rsidP="003672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2021</w:t>
      </w:r>
    </w:p>
    <w:p w14:paraId="0B23A51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39884" w14:textId="77777777" w:rsidR="0036727F" w:rsidRDefault="0036727F" w:rsidP="009139A6">
      <w:r>
        <w:separator/>
      </w:r>
    </w:p>
  </w:endnote>
  <w:endnote w:type="continuationSeparator" w:id="0">
    <w:p w14:paraId="489290CF" w14:textId="77777777" w:rsidR="0036727F" w:rsidRDefault="003672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9F3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381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DE2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1EF12" w14:textId="77777777" w:rsidR="0036727F" w:rsidRDefault="0036727F" w:rsidP="009139A6">
      <w:r>
        <w:separator/>
      </w:r>
    </w:p>
  </w:footnote>
  <w:footnote w:type="continuationSeparator" w:id="0">
    <w:p w14:paraId="21C37B91" w14:textId="77777777" w:rsidR="0036727F" w:rsidRDefault="003672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174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73E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1C1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27F"/>
    <w:rsid w:val="000666E0"/>
    <w:rsid w:val="002510B7"/>
    <w:rsid w:val="0036727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8F419"/>
  <w15:chartTrackingRefBased/>
  <w15:docId w15:val="{944F9F3A-088A-4CED-BD8D-6BD6315B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2021-08-28T18:32:00Z</dcterms:created>
  <dcterms:modified xsi:type="dcterms:W3CDTF">2021-08-28T18:32:00Z</dcterms:modified>
</cp:coreProperties>
</file>